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  <w:u w:val="single"/>
        </w:rPr>
        <w:t xml:space="preserve">Контрольная работа №2: </w:t>
      </w:r>
      <w:r w:rsidRPr="00FD43F2">
        <w:rPr>
          <w:rFonts w:ascii="Arial" w:hAnsi="Arial" w:cs="Arial"/>
          <w:sz w:val="20"/>
          <w:szCs w:val="20"/>
        </w:rPr>
        <w:t>(февраль) по теме: «Гидросфера». «Атмосфера»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</w:p>
    <w:p w:rsidR="00172DE5" w:rsidRPr="00FD43F2" w:rsidRDefault="00172DE5" w:rsidP="008E4015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FD43F2">
        <w:rPr>
          <w:rFonts w:ascii="Arial" w:hAnsi="Arial" w:cs="Arial"/>
          <w:b/>
          <w:bCs/>
          <w:sz w:val="20"/>
          <w:szCs w:val="20"/>
          <w:u w:val="single"/>
        </w:rPr>
        <w:t xml:space="preserve">Теоретическая часть: </w:t>
      </w:r>
    </w:p>
    <w:p w:rsidR="00172DE5" w:rsidRPr="00FD43F2" w:rsidRDefault="00172DE5" w:rsidP="008E4015">
      <w:pPr>
        <w:jc w:val="center"/>
        <w:rPr>
          <w:rFonts w:ascii="Arial" w:hAnsi="Arial" w:cs="Arial"/>
          <w:sz w:val="20"/>
          <w:szCs w:val="20"/>
        </w:rPr>
      </w:pP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гидросфера? Части гидросферы. Что называется мировым круговоротом воды, как он происходит?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Мировой океан – основная часть гидросферы (материки, острова, архипелаги, полуострова, море, океан, залив, пролив). Назовите океаны Земли. Какие моря называются внутренними, окраинными? Приведите примеры.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Перечислите основные свойства вод Мирового океана (соленость, температура).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ветровые волны, цунами, прибой, приливы и отливы? Какое строение имеют волны. Какие течения являются теплыми и холодными? Приведите примеры.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река? Основные характеристики реки: речная долина, исток, устье, речная система, бассейн реки, водораздел. Горные и равнинные реки. Питание и уровень реки (смешанное питание, половодье, пойма, паводки).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озеро? Классификация озер. Болото. Ледники. Искусственные водоемы.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Особенности слоев атмосферы. Значение и изучение атмосферы.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атмосферное давление? Как измеряется, в каких единицах? Что значит нормальное атмосферное давление?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Температура воздуха. Суточный ход температуры. Максимальные и минимальные температуры за сутки. Среднемесячная температура. Что значит годовой ход температуры? Как наблюдают за многолетними температурами?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Причины возникновения ветра. Какие бывают ветра (бриз, муссоны, пассаты, западные ветра). Значение ветра. Как определяется направление и сила ветра? Что такое «Роза ветров»?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абсолютная и относительная влажность воздуха?  Какой воздух называется насыщенным и ненасыщенным? Что такое облака? Характеристика облаков. Облачность.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Виды атмосферных осадков. От чего зависит количество осадков и чем измеряется?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Что такое погода? Почему происходит изменение погоды, по каким причинам?</w:t>
      </w:r>
    </w:p>
    <w:p w:rsidR="00172DE5" w:rsidRPr="00FD43F2" w:rsidRDefault="00172DE5" w:rsidP="008E4015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Климат, его характеристика. Как происходит распределение солнечного тепла и света на Земле? Почему происходит смена климата? Причины, от которых зависит климат.</w:t>
      </w:r>
    </w:p>
    <w:p w:rsidR="00172DE5" w:rsidRPr="00FD43F2" w:rsidRDefault="00172DE5" w:rsidP="008E4015">
      <w:pPr>
        <w:ind w:left="720"/>
        <w:rPr>
          <w:rFonts w:ascii="Arial" w:hAnsi="Arial" w:cs="Arial"/>
          <w:sz w:val="20"/>
          <w:szCs w:val="20"/>
        </w:rPr>
      </w:pPr>
    </w:p>
    <w:p w:rsidR="00172DE5" w:rsidRPr="00FD43F2" w:rsidRDefault="00172DE5" w:rsidP="008E4015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FD43F2">
        <w:rPr>
          <w:rFonts w:ascii="Arial" w:hAnsi="Arial" w:cs="Arial"/>
          <w:b/>
          <w:bCs/>
          <w:sz w:val="20"/>
          <w:szCs w:val="20"/>
          <w:u w:val="single"/>
        </w:rPr>
        <w:t>Практическая часть:</w:t>
      </w:r>
    </w:p>
    <w:p w:rsidR="00172DE5" w:rsidRPr="00FD43F2" w:rsidRDefault="00172DE5" w:rsidP="008E4015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Задание №1 – Назвать и показать по карте океаны и материки. Показать следующие географические объекты: Гренландия, Гавайские острова, камчатка, Аравийский полуостров, Черное море, Средиземное, Берингово море, Карское море, Бискайский залив, Бенгальский залив, Мексиканский залив. Берингов пролив, пролив Дрейка, Гибралтарский пролив. 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 2 – На контурной карте отметьте теплые и холодные течения: Гольфстрим, течение западных Ветров, Северо – Атлантическое течение, Лабрадорское течение.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 3 – Нанесите на контурную карту крупные реки мира: Амазонка. Миссисипи с притоком Миссури, Обь, Волга, Нил, Енисей, Терек.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№4 - На контурной карте отметьте Байкал, Каспийское море – озеро, Ладожское озеро, Виктория. Озеро Чад, Волго- Донский канал, Рыбинское водохранилище.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№5 – При какой погоде (облачной или безоблачной) суточная амплитуда температур бывает большей? Почему?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№6 – Постройте «Розу ветров» для г. Владивостока.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№7 – В тетради сделайте рисунки основных видов облаков и подпишите.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№8 – Опишите картину выпадения осадков в вашей местности в разные времена года; не забудьте сказать, какие при этом были облака.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Задание №9 – Опишите погоду за любой день целом. Почему погода изменяется в течение суток? 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Задание №10 – На контурной карте полушарий синим карандашом обозначьте и подпишите полярные круги, красным – тропики. Подпишите названия поясов.</w:t>
      </w:r>
    </w:p>
    <w:p w:rsidR="00172DE5" w:rsidRPr="00FD43F2" w:rsidRDefault="00172DE5">
      <w:pPr>
        <w:rPr>
          <w:rFonts w:ascii="Arial" w:hAnsi="Arial" w:cs="Arial"/>
          <w:sz w:val="20"/>
          <w:szCs w:val="20"/>
        </w:rPr>
      </w:pPr>
    </w:p>
    <w:p w:rsidR="00172DE5" w:rsidRPr="00FD43F2" w:rsidRDefault="00172DE5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FD43F2">
        <w:rPr>
          <w:rFonts w:ascii="Arial" w:hAnsi="Arial" w:cs="Arial"/>
          <w:b/>
          <w:bCs/>
          <w:sz w:val="20"/>
          <w:szCs w:val="20"/>
          <w:u w:val="single"/>
        </w:rPr>
        <w:t xml:space="preserve">Тестовая часть: </w:t>
      </w:r>
    </w:p>
    <w:p w:rsidR="00172DE5" w:rsidRPr="00FD43F2" w:rsidRDefault="00172DE5" w:rsidP="008E4015">
      <w:pPr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«Атмосфера»                                       ВАРИАНТ 1.</w:t>
      </w:r>
    </w:p>
    <w:p w:rsidR="00172DE5" w:rsidRPr="00FD43F2" w:rsidRDefault="00172DE5" w:rsidP="008E401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Выполните тест.</w:t>
      </w:r>
    </w:p>
    <w:p w:rsidR="00172DE5" w:rsidRPr="00FD43F2" w:rsidRDefault="00172DE5" w:rsidP="008E401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Расположите этапы нагрева в правильной последовательности: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нагрев воздуха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солнечные лучи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нагрев земной поверхности</w:t>
      </w:r>
    </w:p>
    <w:p w:rsidR="00172DE5" w:rsidRPr="00FD43F2" w:rsidRDefault="00172DE5" w:rsidP="008E401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 какое время летом, при ясной погоде, наблюдается наибольшая температура воздуха: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 полдень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до полудня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после полудня</w:t>
      </w:r>
    </w:p>
    <w:p w:rsidR="00172DE5" w:rsidRPr="00FD43F2" w:rsidRDefault="00172DE5" w:rsidP="008E401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Заполните пропуск: При подъёме в горы атмосферное давление … каждые 10,5 м на 1 мм рт.ст.</w:t>
      </w:r>
    </w:p>
    <w:p w:rsidR="00172DE5" w:rsidRPr="00FD43F2" w:rsidRDefault="00172DE5" w:rsidP="008E401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22 июня лучи солнца падают под прямым углом: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экватор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северный тропик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южный тропик</w:t>
      </w:r>
    </w:p>
    <w:p w:rsidR="00172DE5" w:rsidRPr="00FD43F2" w:rsidRDefault="00172DE5" w:rsidP="008E4015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Смена времен года вызвана: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вращением Земли вокруг своей оси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вращением Земли вокруг Солнца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наклоном земной оси</w:t>
      </w:r>
    </w:p>
    <w:p w:rsidR="00172DE5" w:rsidRPr="00FD43F2" w:rsidRDefault="00172DE5" w:rsidP="008E4015">
      <w:pPr>
        <w:numPr>
          <w:ilvl w:val="1"/>
          <w:numId w:val="9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орбитой годового вращения Земли</w:t>
      </w:r>
    </w:p>
    <w:p w:rsidR="00172DE5" w:rsidRPr="00FD43F2" w:rsidRDefault="00172DE5" w:rsidP="008E4015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Решите задачи.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  На вершине горы высотой 3,5км барометр показал 720 мм рт. ст. Каково давление у подножия?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  Сколько водяного пара может вместить 1 м</w:t>
      </w:r>
      <w:r w:rsidRPr="00FD43F2">
        <w:rPr>
          <w:rFonts w:ascii="Arial" w:hAnsi="Arial" w:cs="Arial"/>
          <w:sz w:val="20"/>
          <w:szCs w:val="20"/>
          <w:vertAlign w:val="superscript"/>
        </w:rPr>
        <w:t>3</w:t>
      </w:r>
      <w:r w:rsidRPr="00FD43F2">
        <w:rPr>
          <w:rFonts w:ascii="Arial" w:hAnsi="Arial" w:cs="Arial"/>
          <w:sz w:val="20"/>
          <w:szCs w:val="20"/>
        </w:rPr>
        <w:t xml:space="preserve"> насыщенного воздуха при его нагревании от 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 до +10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С?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3.   По радио передали: при </w:t>
      </w:r>
      <w:r w:rsidRPr="00FD43F2">
        <w:rPr>
          <w:rFonts w:ascii="Arial" w:hAnsi="Arial" w:cs="Arial"/>
          <w:sz w:val="20"/>
          <w:szCs w:val="20"/>
          <w:lang w:val="en-US"/>
        </w:rPr>
        <w:t>t</w:t>
      </w:r>
      <w:r w:rsidRPr="00FD43F2">
        <w:rPr>
          <w:rFonts w:ascii="Arial" w:hAnsi="Arial" w:cs="Arial"/>
          <w:sz w:val="20"/>
          <w:szCs w:val="20"/>
        </w:rPr>
        <w:t>=+10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  <w:lang w:val="en-US"/>
        </w:rPr>
        <w:t>C</w:t>
      </w:r>
      <w:r w:rsidRPr="00FD43F2">
        <w:rPr>
          <w:rFonts w:ascii="Arial" w:hAnsi="Arial" w:cs="Arial"/>
          <w:sz w:val="20"/>
          <w:szCs w:val="20"/>
        </w:rPr>
        <w:t xml:space="preserve"> относительная влажность воздуха 50%. Сколько граммов воды содержит 1 м</w:t>
      </w:r>
      <w:r w:rsidRPr="00FD43F2">
        <w:rPr>
          <w:rFonts w:ascii="Arial" w:hAnsi="Arial" w:cs="Arial"/>
          <w:sz w:val="20"/>
          <w:szCs w:val="20"/>
          <w:vertAlign w:val="superscript"/>
        </w:rPr>
        <w:t>3</w:t>
      </w:r>
      <w:r w:rsidRPr="00FD43F2">
        <w:rPr>
          <w:rFonts w:ascii="Arial" w:hAnsi="Arial" w:cs="Arial"/>
          <w:sz w:val="20"/>
          <w:szCs w:val="20"/>
        </w:rPr>
        <w:t xml:space="preserve"> воздуха?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  В течение суток были зафиксированы следующие данные: максимальная температура  +2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С, минимальная -8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С. Определите амплитуду и среднесуточную температуру.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:rsidR="00172DE5" w:rsidRPr="00FD43F2" w:rsidRDefault="00172DE5" w:rsidP="008E40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172DE5" w:rsidRPr="00FD43F2" w:rsidRDefault="00172DE5" w:rsidP="008E40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 xml:space="preserve"> «Атмосфера»                  </w:t>
      </w:r>
      <w:bookmarkStart w:id="0" w:name="_GoBack"/>
      <w:bookmarkEnd w:id="0"/>
      <w:r w:rsidRPr="00FD43F2">
        <w:rPr>
          <w:rFonts w:ascii="Arial" w:hAnsi="Arial" w:cs="Arial"/>
          <w:b/>
          <w:bCs/>
          <w:sz w:val="20"/>
          <w:szCs w:val="20"/>
        </w:rPr>
        <w:t xml:space="preserve"> Вариант 2.  </w:t>
      </w:r>
    </w:p>
    <w:p w:rsidR="00172DE5" w:rsidRPr="00FD43F2" w:rsidRDefault="00172DE5" w:rsidP="008E4015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Выполните тест.</w:t>
      </w:r>
    </w:p>
    <w:p w:rsidR="00172DE5" w:rsidRPr="00FD43F2" w:rsidRDefault="00172DE5" w:rsidP="008E4015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В какое время летом при ясной погоде наблюдается наименьшая температура воздуха? 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 полночь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перед восходом Солнца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после захода Солнца</w:t>
      </w:r>
    </w:p>
    <w:p w:rsidR="00172DE5" w:rsidRPr="00FD43F2" w:rsidRDefault="00172DE5" w:rsidP="008E4015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Заполните пропуски: При подъёме вверх температура воздуха уменьшается на каждые … км на…ºС.</w:t>
      </w:r>
    </w:p>
    <w:p w:rsidR="00172DE5" w:rsidRPr="00FD43F2" w:rsidRDefault="00172DE5" w:rsidP="008E4015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23 марта лучи Солнца падают под прямым углом: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экватор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северный тропик</w:t>
      </w:r>
    </w:p>
    <w:p w:rsidR="00172DE5" w:rsidRPr="00FD43F2" w:rsidRDefault="00172DE5" w:rsidP="008E4015">
      <w:pPr>
        <w:numPr>
          <w:ilvl w:val="1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 южный тропик</w:t>
      </w:r>
    </w:p>
    <w:p w:rsidR="00172DE5" w:rsidRPr="00FD43F2" w:rsidRDefault="00172DE5" w:rsidP="008E4015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Смена времён года вызвана:</w:t>
      </w:r>
    </w:p>
    <w:p w:rsidR="00172DE5" w:rsidRPr="00FD43F2" w:rsidRDefault="00172DE5" w:rsidP="008E4015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вращением Земли вокруг своей оси</w:t>
      </w:r>
    </w:p>
    <w:p w:rsidR="00172DE5" w:rsidRPr="00FD43F2" w:rsidRDefault="00172DE5" w:rsidP="008E4015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вращением Земли вокруг Солнца</w:t>
      </w:r>
    </w:p>
    <w:p w:rsidR="00172DE5" w:rsidRPr="00FD43F2" w:rsidRDefault="00172DE5" w:rsidP="008E4015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наклоном земной оси</w:t>
      </w:r>
    </w:p>
    <w:p w:rsidR="00172DE5" w:rsidRPr="00FD43F2" w:rsidRDefault="00172DE5" w:rsidP="008E4015">
      <w:pPr>
        <w:numPr>
          <w:ilvl w:val="1"/>
          <w:numId w:val="12"/>
        </w:num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орбитой годового вращения Земли</w:t>
      </w:r>
    </w:p>
    <w:p w:rsidR="00172DE5" w:rsidRPr="00FD43F2" w:rsidRDefault="00172DE5" w:rsidP="008E4015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Определите, какое выражение является существенным признаком полярной ночи:    </w:t>
      </w:r>
      <w:r w:rsidRPr="00FD43F2">
        <w:rPr>
          <w:rFonts w:ascii="Arial" w:hAnsi="Arial" w:cs="Arial"/>
          <w:sz w:val="20"/>
          <w:szCs w:val="20"/>
          <w:lang w:val="en-US"/>
        </w:rPr>
        <w:t>a</w:t>
      </w:r>
      <w:r w:rsidRPr="00FD43F2">
        <w:rPr>
          <w:rFonts w:ascii="Arial" w:hAnsi="Arial" w:cs="Arial"/>
          <w:sz w:val="20"/>
          <w:szCs w:val="20"/>
        </w:rPr>
        <w:t>.    солнце бывает в зените</w:t>
      </w:r>
    </w:p>
    <w:p w:rsidR="00172DE5" w:rsidRPr="00FD43F2" w:rsidRDefault="00172DE5" w:rsidP="008E4015">
      <w:pPr>
        <w:ind w:left="720"/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              </w:t>
      </w:r>
      <w:r w:rsidRPr="00FD43F2">
        <w:rPr>
          <w:rFonts w:ascii="Arial" w:hAnsi="Arial" w:cs="Arial"/>
          <w:sz w:val="20"/>
          <w:szCs w:val="20"/>
          <w:lang w:val="en-US"/>
        </w:rPr>
        <w:t>b</w:t>
      </w:r>
      <w:r w:rsidRPr="00FD43F2">
        <w:rPr>
          <w:rFonts w:ascii="Arial" w:hAnsi="Arial" w:cs="Arial"/>
          <w:sz w:val="20"/>
          <w:szCs w:val="20"/>
        </w:rPr>
        <w:t>.   с этой параллели начинается полярные дни и ночи</w:t>
      </w:r>
    </w:p>
    <w:p w:rsidR="00172DE5" w:rsidRPr="00FD43F2" w:rsidRDefault="00172DE5" w:rsidP="008E4015">
      <w:pPr>
        <w:ind w:left="720"/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              </w:t>
      </w:r>
      <w:r w:rsidRPr="00FD43F2">
        <w:rPr>
          <w:rFonts w:ascii="Arial" w:hAnsi="Arial" w:cs="Arial"/>
          <w:sz w:val="20"/>
          <w:szCs w:val="20"/>
          <w:lang w:val="en-US"/>
        </w:rPr>
        <w:t xml:space="preserve">c.   </w:t>
      </w:r>
      <w:r w:rsidRPr="00FD43F2">
        <w:rPr>
          <w:rFonts w:ascii="Arial" w:hAnsi="Arial" w:cs="Arial"/>
          <w:sz w:val="20"/>
          <w:szCs w:val="20"/>
        </w:rPr>
        <w:t>граница смены суток</w:t>
      </w:r>
    </w:p>
    <w:p w:rsidR="00172DE5" w:rsidRPr="00FD43F2" w:rsidRDefault="00172DE5" w:rsidP="008E4015">
      <w:pPr>
        <w:numPr>
          <w:ilvl w:val="0"/>
          <w:numId w:val="10"/>
        </w:numPr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Решите задачи.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  На дне шахты барометр зафиксировал давление 780 мм рт. ст., у поверхности земли – 760 мм рт. ст. Найдите глубину шахты.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  Является ли воздух насыщенным, если при температуре +20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 1 м</w:t>
      </w:r>
      <w:r w:rsidRPr="00FD43F2">
        <w:rPr>
          <w:rFonts w:ascii="Arial" w:hAnsi="Arial" w:cs="Arial"/>
          <w:sz w:val="20"/>
          <w:szCs w:val="20"/>
          <w:vertAlign w:val="superscript"/>
        </w:rPr>
        <w:t>3</w:t>
      </w:r>
      <w:r w:rsidRPr="00FD43F2">
        <w:rPr>
          <w:rFonts w:ascii="Arial" w:hAnsi="Arial" w:cs="Arial"/>
          <w:sz w:val="20"/>
          <w:szCs w:val="20"/>
        </w:rPr>
        <w:t xml:space="preserve"> его содержит 9 г водяного пара?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 xml:space="preserve">3.   Если при </w:t>
      </w:r>
      <w:r w:rsidRPr="00FD43F2">
        <w:rPr>
          <w:rFonts w:ascii="Arial" w:hAnsi="Arial" w:cs="Arial"/>
          <w:sz w:val="20"/>
          <w:szCs w:val="20"/>
          <w:lang w:val="en-US"/>
        </w:rPr>
        <w:t>t</w:t>
      </w:r>
      <w:r w:rsidRPr="00FD43F2">
        <w:rPr>
          <w:rFonts w:ascii="Arial" w:hAnsi="Arial" w:cs="Arial"/>
          <w:sz w:val="20"/>
          <w:szCs w:val="20"/>
        </w:rPr>
        <w:t>=+10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  <w:lang w:val="en-US"/>
        </w:rPr>
        <w:t>C</w:t>
      </w:r>
      <w:r w:rsidRPr="00FD43F2">
        <w:rPr>
          <w:rFonts w:ascii="Arial" w:hAnsi="Arial" w:cs="Arial"/>
          <w:sz w:val="20"/>
          <w:szCs w:val="20"/>
        </w:rPr>
        <w:t xml:space="preserve"> в воздухе содержится 5г воды, вычислите относительную влажность воздуха.</w:t>
      </w:r>
    </w:p>
    <w:p w:rsidR="00172DE5" w:rsidRPr="00FD43F2" w:rsidRDefault="00172DE5" w:rsidP="008E4015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  В течение суток были зафиксированы следующие данные: максимальная температура  +10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С, минимальная +1</w:t>
      </w:r>
      <w:r w:rsidRPr="00FD43F2">
        <w:rPr>
          <w:rFonts w:ascii="Arial" w:hAnsi="Arial" w:cs="Arial"/>
          <w:sz w:val="20"/>
          <w:szCs w:val="20"/>
          <w:vertAlign w:val="superscript"/>
        </w:rPr>
        <w:t>0</w:t>
      </w:r>
      <w:r w:rsidRPr="00FD43F2">
        <w:rPr>
          <w:rFonts w:ascii="Arial" w:hAnsi="Arial" w:cs="Arial"/>
          <w:sz w:val="20"/>
          <w:szCs w:val="20"/>
        </w:rPr>
        <w:t>С. Определите амплитуду и среднесуточную температуру.</w:t>
      </w:r>
    </w:p>
    <w:p w:rsidR="00172DE5" w:rsidRPr="00FD43F2" w:rsidRDefault="00172DE5" w:rsidP="008D7C29">
      <w:pPr>
        <w:rPr>
          <w:rFonts w:ascii="Arial" w:hAnsi="Arial" w:cs="Arial"/>
          <w:b/>
          <w:bCs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«Гидросфера»                Вариант 1.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  <w:u w:val="single"/>
        </w:rPr>
      </w:pPr>
      <w:r w:rsidRPr="00FD43F2">
        <w:rPr>
          <w:rFonts w:ascii="Arial" w:hAnsi="Arial" w:cs="Arial"/>
          <w:sz w:val="20"/>
          <w:szCs w:val="20"/>
          <w:u w:val="single"/>
        </w:rPr>
        <w:t>Часть 1.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По площади территории Атлантический океан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уступает только Тихому;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превосходит Тихий, Индийский и Северный Ледовитый;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превосходит Северный Ледовитый, но уступает Тихому и Индийскому.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уступает только Индийскому.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В отличие от большого круговорота в малом круговороте воды не принимают участие: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Мировой океан;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водяной пар атмосферы;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В) реки.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3. Внутренними морями являются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Чёрное и Красное;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Аравийское и Северное;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Гренландское и Японское;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Карское и Балтийское.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Среди перечисленных морей наиболее тёплым является море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Карибское;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Балтийское;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Гренландское;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Берингово.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5. Бенгальский залив расположен между полуостровами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Индокитай и Индостан;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Балканским и Малая Азия;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Пиренейским и Апеннинским;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Аравийским и Индостан.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6. Среди перечисленных островов крупнейшим по площади является остров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Калимантан;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Исландия;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Огненная Земля;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Шри-Ланка.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7. Холодное течение, движущееся по восточной окраине Тихого океана с юга на север, называется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Канарским;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Гольфстрим;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Перуанским;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Лабрадорским.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8. Слияние рек Укаяли и Мараньон дает начало реке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Амазонка;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Миссисипи;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Нил;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Меконг.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9. Уральские горы являются водоразделом между бассейном рек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Обь и Енисей;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Енисей и Лена;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Обь и Волга;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Печора и Волга.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10. Покровное оледенение распространено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в Гренландии;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в Гималаях;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на Памире;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в Кордильерах.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11. Река Дон протекает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по Западно-Сибирской равнине;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по Амазонской равнине;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в Уральских горах;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по Восточно-Европейской равнине.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12. Укажите реки, впадающие в Тихий океан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Нил и Амазонка;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Янцзы и Амур;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Нигер и Парана;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 xml:space="preserve">Г) Волга и Амур. 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i/>
          <w:iCs/>
          <w:sz w:val="20"/>
          <w:szCs w:val="20"/>
        </w:rPr>
      </w:pPr>
      <w:r w:rsidRPr="00FD43F2">
        <w:rPr>
          <w:rFonts w:ascii="Arial" w:hAnsi="Arial" w:cs="Arial"/>
          <w:i/>
          <w:iCs/>
          <w:sz w:val="20"/>
          <w:szCs w:val="20"/>
        </w:rPr>
        <w:t>Часть 2.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Установите соответствие «море – океан, к которому оно относится»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Красное;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Тихий;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Карибское;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2) Северный Ледовитый;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Баренцево;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Индийский;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Южно-Китайское;</w:t>
      </w:r>
      <w:r w:rsidRPr="00FD43F2">
        <w:rPr>
          <w:rFonts w:ascii="Arial" w:hAnsi="Arial" w:cs="Arial"/>
          <w:sz w:val="20"/>
          <w:szCs w:val="20"/>
        </w:rPr>
        <w:tab/>
        <w:t>4) Атлантический.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Укажите верное утверждение.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Горные породы, способные пропускать воду, называются водоупорными.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Уровень грунтовых вод зависит от температуры воздуха на поверхности суши.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Глина и гранит являются водоупорными горными породами.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3. Установите соответствие «полуостров – материк, к которому он относится»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Индокитай;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Африка;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Сомали;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2) Евразия;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Лабрадор;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Австралия;</w:t>
      </w:r>
      <w:r w:rsidRPr="00FD43F2">
        <w:rPr>
          <w:rFonts w:ascii="Arial" w:hAnsi="Arial" w:cs="Arial"/>
          <w:sz w:val="20"/>
          <w:szCs w:val="20"/>
        </w:rPr>
        <w:tab/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Балканский;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4) Северная Америка.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Установите правильную последовательность расположения городов на реке Волга сверху вниз по течению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Тверь;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Астрахань;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В) Самара;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Казань.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5. Установите соответствие: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остров;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Берингов;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полуостров;</w:t>
      </w:r>
      <w:r w:rsidRPr="00FD43F2">
        <w:rPr>
          <w:rFonts w:ascii="Arial" w:hAnsi="Arial" w:cs="Arial"/>
          <w:sz w:val="20"/>
          <w:szCs w:val="20"/>
        </w:rPr>
        <w:tab/>
        <w:t>2) Сомали;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пролив;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Новая Гвинея;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залив;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4) Гвинейский.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b/>
          <w:bCs/>
          <w:sz w:val="20"/>
          <w:szCs w:val="20"/>
        </w:rPr>
      </w:pPr>
      <w:r w:rsidRPr="00FD43F2">
        <w:rPr>
          <w:rFonts w:ascii="Arial" w:hAnsi="Arial" w:cs="Arial"/>
          <w:b/>
          <w:bCs/>
          <w:sz w:val="20"/>
          <w:szCs w:val="20"/>
        </w:rPr>
        <w:t>«Гидросфера»       Вариант 2.</w:t>
      </w:r>
    </w:p>
    <w:p w:rsidR="00172DE5" w:rsidRPr="00FD43F2" w:rsidRDefault="00172DE5" w:rsidP="008D7C29">
      <w:pPr>
        <w:rPr>
          <w:rFonts w:ascii="Arial" w:hAnsi="Arial" w:cs="Arial"/>
          <w:b/>
          <w:bCs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sz w:val="20"/>
          <w:szCs w:val="20"/>
          <w:u w:val="single"/>
        </w:rPr>
      </w:pPr>
      <w:r w:rsidRPr="00FD43F2">
        <w:rPr>
          <w:rFonts w:ascii="Arial" w:hAnsi="Arial" w:cs="Arial"/>
          <w:sz w:val="20"/>
          <w:szCs w:val="20"/>
          <w:u w:val="single"/>
        </w:rPr>
        <w:t>Часть 1.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По средней глубине вторым после Тихого океана является … океан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Атлантический;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Северный Ледовитый;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В) Индийский.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Море отличается от залива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меньше глубиной;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положением на окраине океана;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большей площадью территории;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особенностями свойств воды, течениями и организмами.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3. Окраинным морем Индийского океана является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Красное;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Аравийское;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Карибское;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Белое.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Самым солёным морем Мирового океана является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Чёрное;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Южно-Китайское;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Красное;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Баренцево.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5. Гибралтарский пролив соединяет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Северное и Балтийское моря;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Тихий и Северный Ледовитый океан;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Красное море и Индийский океан;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Средиземное море и Атлантический океан.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6. Крупных островов не имеет материк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Евразия;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Северная Америка;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Африка;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Южная Америка.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7. Тёплыми течениями являются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Куросио и Северо-Атлантическое;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Перуанское и Канарское;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Западных Ветров и Бенгальское;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Гольфстрим и Лабрадорское.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8. Правым притоком Волги является река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Ока;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Кама;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Самара;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Ветлуга.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9. Среди перечисленных рек наиболее крупную речную систему образует река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Волга;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Амазонка;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Ганг;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Замбези.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10. Укажите район Земли, где снеговая линия расположена ниже всего.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остров Гренландия;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Кавказские горы;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Уральские горы;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Среднесибирское плоскогорье.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11. Река Волга протекает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по Миссисипской низменности;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в Кавказских горах;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по Восточно-Европейской равнине;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по Западно-Сибирской равнине.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12. Укажите реки, впадающие в Индийский океан.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Замбези и Нил;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Амазонка и Конго;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Ганг и Евфрат;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Енисей и Амазонка.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</w:p>
    <w:p w:rsidR="00172DE5" w:rsidRPr="00FD43F2" w:rsidRDefault="00172DE5" w:rsidP="008D7C29">
      <w:pPr>
        <w:rPr>
          <w:rFonts w:ascii="Arial" w:hAnsi="Arial" w:cs="Arial"/>
          <w:sz w:val="20"/>
          <w:szCs w:val="20"/>
          <w:u w:val="single"/>
        </w:rPr>
      </w:pPr>
      <w:r w:rsidRPr="00FD43F2">
        <w:rPr>
          <w:rFonts w:ascii="Arial" w:hAnsi="Arial" w:cs="Arial"/>
          <w:sz w:val="20"/>
          <w:szCs w:val="20"/>
          <w:u w:val="single"/>
        </w:rPr>
        <w:t>Част 2.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1. Установите соответствие «залив – океан, к которому он относится»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Большой Австралийский;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Тихий;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Мексиканский;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2) Северный Ледовитый;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Гудзонов;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Атлантический;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Аляска;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4) Индийский.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2. Укажите верное утверждение.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Насыщенные водой горные породы называются водоупорными;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Уровень грунтовых вод зависит от состава горных пород.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Озёра, из которых берут начало реки, называются сточными.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3. Установите соответствие «крупный город – река, на которой он расположен»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Хабаровск;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Волга;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Новосибирск;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2) Енисей;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Красноярск;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Обь;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Нижний Новгород;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4) Амур.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4. Установите правильную последовательность уменьшения площади речного бассейна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Нил;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Б) Ориноко;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В) Амазонка;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Г) Волга.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5. Установите соответствие: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А) остров;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1) Лабрадор;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Б) полуостров;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2) Дрейка;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В) пролив;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3) Кергелен;</w:t>
      </w:r>
    </w:p>
    <w:p w:rsidR="00172DE5" w:rsidRPr="00FD43F2" w:rsidRDefault="00172DE5" w:rsidP="008D7C29">
      <w:pPr>
        <w:rPr>
          <w:rFonts w:ascii="Arial" w:hAnsi="Arial" w:cs="Arial"/>
          <w:sz w:val="20"/>
          <w:szCs w:val="20"/>
        </w:rPr>
      </w:pPr>
      <w:r w:rsidRPr="00FD43F2">
        <w:rPr>
          <w:rFonts w:ascii="Arial" w:hAnsi="Arial" w:cs="Arial"/>
          <w:sz w:val="20"/>
          <w:szCs w:val="20"/>
        </w:rPr>
        <w:t>Г) залив;</w:t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</w:r>
      <w:r w:rsidRPr="00FD43F2">
        <w:rPr>
          <w:rFonts w:ascii="Arial" w:hAnsi="Arial" w:cs="Arial"/>
          <w:sz w:val="20"/>
          <w:szCs w:val="20"/>
        </w:rPr>
        <w:tab/>
        <w:t>4) Бенгальский.</w:t>
      </w:r>
    </w:p>
    <w:p w:rsidR="00172DE5" w:rsidRPr="008D7C29" w:rsidRDefault="00172DE5">
      <w:pPr>
        <w:rPr>
          <w:rFonts w:ascii="Arial" w:hAnsi="Arial" w:cs="Arial"/>
          <w:b/>
          <w:bCs/>
          <w:u w:val="single"/>
        </w:rPr>
      </w:pPr>
    </w:p>
    <w:sectPr w:rsidR="00172DE5" w:rsidRPr="008D7C29" w:rsidSect="008E4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BCF"/>
    <w:multiLevelType w:val="hybridMultilevel"/>
    <w:tmpl w:val="D17C3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4C8086">
      <w:start w:val="1"/>
      <w:numFmt w:val="lowerLetter"/>
      <w:lvlText w:val="%2."/>
      <w:lvlJc w:val="left"/>
      <w:pPr>
        <w:tabs>
          <w:tab w:val="num" w:pos="1440"/>
        </w:tabs>
        <w:ind w:left="1077" w:firstLine="3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5164FA"/>
    <w:multiLevelType w:val="hybridMultilevel"/>
    <w:tmpl w:val="2E40BD5C"/>
    <w:lvl w:ilvl="0" w:tplc="E93670B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0C3BD8"/>
    <w:multiLevelType w:val="hybridMultilevel"/>
    <w:tmpl w:val="B322A006"/>
    <w:lvl w:ilvl="0" w:tplc="7250E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E12902"/>
    <w:multiLevelType w:val="hybridMultilevel"/>
    <w:tmpl w:val="2262618E"/>
    <w:lvl w:ilvl="0" w:tplc="FAEE469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EC5A26"/>
    <w:multiLevelType w:val="hybridMultilevel"/>
    <w:tmpl w:val="E4D44CD2"/>
    <w:lvl w:ilvl="0" w:tplc="68DA0D9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FD94311"/>
    <w:multiLevelType w:val="hybridMultilevel"/>
    <w:tmpl w:val="4B9E7124"/>
    <w:lvl w:ilvl="0" w:tplc="68DA0D9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1E2477"/>
    <w:multiLevelType w:val="hybridMultilevel"/>
    <w:tmpl w:val="771A9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3C15FE"/>
    <w:multiLevelType w:val="hybridMultilevel"/>
    <w:tmpl w:val="4538C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472DF4"/>
    <w:multiLevelType w:val="hybridMultilevel"/>
    <w:tmpl w:val="3A683956"/>
    <w:lvl w:ilvl="0" w:tplc="EB9C443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9E05D8"/>
    <w:multiLevelType w:val="hybridMultilevel"/>
    <w:tmpl w:val="868409B8"/>
    <w:lvl w:ilvl="0" w:tplc="DAC2C85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C0159"/>
    <w:multiLevelType w:val="hybridMultilevel"/>
    <w:tmpl w:val="9674667E"/>
    <w:lvl w:ilvl="0" w:tplc="68DA0D9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F5711BC"/>
    <w:multiLevelType w:val="hybridMultilevel"/>
    <w:tmpl w:val="868409B8"/>
    <w:lvl w:ilvl="0" w:tplc="DAC2C85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84C"/>
    <w:rsid w:val="00172DE5"/>
    <w:rsid w:val="002033F1"/>
    <w:rsid w:val="002C5C1E"/>
    <w:rsid w:val="008D7C29"/>
    <w:rsid w:val="008E4015"/>
    <w:rsid w:val="0092510A"/>
    <w:rsid w:val="00F0184C"/>
    <w:rsid w:val="00FD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01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15"/>
    <w:pPr>
      <w:keepNext/>
      <w:outlineLvl w:val="0"/>
    </w:pPr>
    <w:rPr>
      <w:b/>
      <w:bCs/>
      <w:sz w:val="22"/>
      <w:szCs w:val="22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4015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14">
    <w:name w:val="Стиль 14 пт полужирный"/>
    <w:basedOn w:val="DefaultParagraphFont"/>
    <w:uiPriority w:val="99"/>
    <w:rsid w:val="008E4015"/>
    <w:rPr>
      <w:b/>
      <w:bCs/>
      <w:spacing w:val="0"/>
      <w:w w:val="100"/>
      <w:position w:val="0"/>
      <w:sz w:val="28"/>
      <w:szCs w:val="28"/>
    </w:rPr>
  </w:style>
  <w:style w:type="paragraph" w:styleId="ListParagraph">
    <w:name w:val="List Paragraph"/>
    <w:basedOn w:val="Normal"/>
    <w:uiPriority w:val="99"/>
    <w:qFormat/>
    <w:rsid w:val="008E401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FD43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20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8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4</Pages>
  <Words>1633</Words>
  <Characters>9309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4</cp:revision>
  <cp:lastPrinted>2012-02-03T04:10:00Z</cp:lastPrinted>
  <dcterms:created xsi:type="dcterms:W3CDTF">2012-02-02T16:04:00Z</dcterms:created>
  <dcterms:modified xsi:type="dcterms:W3CDTF">2012-02-03T04:10:00Z</dcterms:modified>
</cp:coreProperties>
</file>